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7C" w:rsidRDefault="00332E7C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332E7C" w:rsidRDefault="00332E7C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332E7C" w:rsidRDefault="00332E7C" w:rsidP="00E65B37">
      <w:pPr>
        <w:pStyle w:val="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2268"/>
        <w:gridCol w:w="3788"/>
      </w:tblGrid>
      <w:tr w:rsidR="00332E7C">
        <w:tc>
          <w:tcPr>
            <w:tcW w:w="3260" w:type="dxa"/>
          </w:tcPr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Директор МОУ СОШ №19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____________ Т.Ю.Демина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 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                                       г</w:t>
            </w: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Утверждена        педагогическим советом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                    г.</w:t>
            </w:r>
          </w:p>
        </w:tc>
        <w:tc>
          <w:tcPr>
            <w:tcW w:w="3788" w:type="dxa"/>
          </w:tcPr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и рекомендована 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Протокол № _____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От ______________2018 г.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EF">
              <w:rPr>
                <w:rFonts w:ascii="Times New Roman" w:hAnsi="Times New Roman" w:cs="Times New Roman"/>
                <w:sz w:val="24"/>
                <w:szCs w:val="24"/>
              </w:rPr>
              <w:t xml:space="preserve">___________ /Агаркова О.Н.                           </w:t>
            </w:r>
          </w:p>
          <w:p w:rsidR="00332E7C" w:rsidRPr="000260EF" w:rsidRDefault="00332E7C" w:rsidP="00953965">
            <w:pPr>
              <w:pStyle w:val="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E7C" w:rsidRPr="00F16C26" w:rsidRDefault="00332E7C" w:rsidP="00E65B37">
      <w:pPr>
        <w:jc w:val="center"/>
        <w:rPr>
          <w:b/>
          <w:bCs/>
        </w:rPr>
      </w:pPr>
    </w:p>
    <w:p w:rsidR="00332E7C" w:rsidRDefault="00332E7C" w:rsidP="00E65B37">
      <w:pPr>
        <w:jc w:val="center"/>
        <w:rPr>
          <w:b/>
          <w:bCs/>
          <w:sz w:val="32"/>
          <w:szCs w:val="32"/>
        </w:rPr>
      </w:pPr>
    </w:p>
    <w:p w:rsidR="00332E7C" w:rsidRDefault="00332E7C" w:rsidP="00E65B37">
      <w:pPr>
        <w:jc w:val="center"/>
        <w:rPr>
          <w:b/>
          <w:bCs/>
          <w:sz w:val="32"/>
          <w:szCs w:val="32"/>
        </w:rPr>
      </w:pP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Рабочая программа по</w:t>
      </w: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географии</w:t>
      </w: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 xml:space="preserve">для учащегося </w:t>
      </w: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 xml:space="preserve">6б класса  </w:t>
      </w:r>
      <w:r>
        <w:rPr>
          <w:rFonts w:ascii="Times New Roman" w:hAnsi="Times New Roman" w:cs="Times New Roman"/>
          <w:b/>
          <w:bCs/>
          <w:sz w:val="32"/>
          <w:szCs w:val="32"/>
        </w:rPr>
        <w:t>Суделковского Руслана</w:t>
      </w:r>
      <w:r w:rsidRPr="000260EF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60EF">
        <w:rPr>
          <w:rFonts w:ascii="Times New Roman" w:hAnsi="Times New Roman" w:cs="Times New Roman"/>
          <w:b/>
          <w:bCs/>
          <w:sz w:val="32"/>
          <w:szCs w:val="32"/>
        </w:rPr>
        <w:t>находящегося на домашнем обучении.</w:t>
      </w:r>
    </w:p>
    <w:p w:rsidR="00332E7C" w:rsidRDefault="00332E7C" w:rsidP="00E65B37">
      <w:pPr>
        <w:rPr>
          <w:b/>
          <w:bCs/>
        </w:rPr>
      </w:pPr>
    </w:p>
    <w:p w:rsidR="00332E7C" w:rsidRDefault="00332E7C" w:rsidP="00E65B37"/>
    <w:p w:rsidR="00332E7C" w:rsidRPr="000260EF" w:rsidRDefault="00332E7C" w:rsidP="00E65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Составитель: Агаркова Оксана Николаевна,  учитель географии.</w:t>
      </w:r>
    </w:p>
    <w:p w:rsidR="00332E7C" w:rsidRDefault="00332E7C" w:rsidP="00E65B37">
      <w:pPr>
        <w:jc w:val="right"/>
        <w:rPr>
          <w:sz w:val="28"/>
          <w:szCs w:val="28"/>
        </w:rPr>
      </w:pPr>
    </w:p>
    <w:p w:rsidR="00332E7C" w:rsidRPr="00F16C26" w:rsidRDefault="00332E7C" w:rsidP="00E65B37">
      <w:pPr>
        <w:jc w:val="right"/>
      </w:pPr>
      <w:r w:rsidRPr="00F16C26">
        <w:tab/>
      </w:r>
      <w:r w:rsidRPr="00F16C26">
        <w:tab/>
      </w:r>
    </w:p>
    <w:p w:rsidR="00332E7C" w:rsidRPr="00F16C26" w:rsidRDefault="00332E7C" w:rsidP="00E65B37">
      <w:pPr>
        <w:jc w:val="center"/>
      </w:pPr>
    </w:p>
    <w:p w:rsidR="00332E7C" w:rsidRDefault="00332E7C" w:rsidP="00E65B37">
      <w:pPr>
        <w:jc w:val="center"/>
      </w:pPr>
    </w:p>
    <w:p w:rsidR="00332E7C" w:rsidRDefault="00332E7C" w:rsidP="00E65B37">
      <w:pPr>
        <w:jc w:val="center"/>
      </w:pPr>
    </w:p>
    <w:p w:rsidR="00332E7C" w:rsidRDefault="00332E7C" w:rsidP="00E65B37">
      <w:pPr>
        <w:jc w:val="center"/>
      </w:pP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г. Комсомольск-на- Амуре</w:t>
      </w:r>
    </w:p>
    <w:p w:rsidR="00332E7C" w:rsidRPr="000260EF" w:rsidRDefault="00332E7C" w:rsidP="00E65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0EF">
        <w:rPr>
          <w:rFonts w:ascii="Times New Roman" w:hAnsi="Times New Roman" w:cs="Times New Roman"/>
          <w:sz w:val="24"/>
          <w:szCs w:val="24"/>
        </w:rPr>
        <w:t>2018 г</w:t>
      </w:r>
    </w:p>
    <w:p w:rsidR="00332E7C" w:rsidRPr="00A818F5" w:rsidRDefault="00332E7C" w:rsidP="00680D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>Раздел 1. Пояснительная записка</w:t>
      </w:r>
    </w:p>
    <w:p w:rsidR="00332E7C" w:rsidRPr="00F80761" w:rsidRDefault="00332E7C" w:rsidP="00F80761">
      <w:pPr>
        <w:spacing w:after="0"/>
        <w:ind w:left="360"/>
        <w:jc w:val="both"/>
        <w:rPr>
          <w:rFonts w:ascii="Times New Roman" w:hAnsi="Times New Roman" w:cs="Times New Roman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Рабочая учебная программа курса «География» составлена на основе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332E7C" w:rsidRPr="00F80761" w:rsidRDefault="00332E7C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Примерной программы по географии Е.М. Домогацких: Программа по географии для 6-10 классов общеобразовательных учреждений. – 4-е изд. – М.: ООО «Торгово-издательский дом «Русское слово – РС», 2013г к учебнику Е.М. Домогацких, Н.И. Алексеевский Физическая география /учебник для 6 класса общеобразовательных учреждений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- «Русское слово» 2010г.</w:t>
      </w:r>
    </w:p>
    <w:p w:rsidR="00332E7C" w:rsidRDefault="00332E7C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основного общего образования. География. М.: Дрофа, 2007г</w:t>
      </w:r>
    </w:p>
    <w:p w:rsidR="00332E7C" w:rsidRPr="00190A07" w:rsidRDefault="00332E7C" w:rsidP="00A818F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Учебного</w:t>
      </w:r>
      <w:r>
        <w:rPr>
          <w:rFonts w:ascii="Times New Roman" w:hAnsi="Times New Roman" w:cs="Times New Roman"/>
        </w:rPr>
        <w:t xml:space="preserve"> плана МОУ СОШ №19;</w:t>
      </w:r>
    </w:p>
    <w:p w:rsidR="00332E7C" w:rsidRPr="008A21BB" w:rsidRDefault="00332E7C" w:rsidP="004448E8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и задачи курса:</w:t>
      </w:r>
    </w:p>
    <w:p w:rsidR="00332E7C" w:rsidRPr="008A21BB" w:rsidRDefault="00332E7C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познакомить учащихся с основными понятиями и закономерностями науки география;</w:t>
      </w:r>
    </w:p>
    <w:p w:rsidR="00332E7C" w:rsidRPr="008A21BB" w:rsidRDefault="00332E7C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начать формировать географическую культуру личности и обучать географическому языку;</w:t>
      </w:r>
    </w:p>
    <w:p w:rsidR="00332E7C" w:rsidRPr="008A21BB" w:rsidRDefault="00332E7C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- начать формировать умения использовать источники географической информации, прежде всего карты;</w:t>
      </w:r>
    </w:p>
    <w:p w:rsidR="00332E7C" w:rsidRPr="004448E8" w:rsidRDefault="00332E7C" w:rsidP="004448E8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8A21BB">
        <w:rPr>
          <w:rFonts w:ascii="Times New Roman" w:hAnsi="Times New Roman" w:cs="Times New Roman"/>
          <w:sz w:val="24"/>
          <w:szCs w:val="24"/>
        </w:rPr>
        <w:t>- сформировать знания о земных оболочках: атмосфере, гидросфере, литосфере, биосфере;</w:t>
      </w:r>
    </w:p>
    <w:p w:rsidR="00332E7C" w:rsidRPr="00190A07" w:rsidRDefault="00332E7C" w:rsidP="00C3099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21BB">
        <w:rPr>
          <w:rFonts w:ascii="Times New Roman" w:hAnsi="Times New Roman" w:cs="Times New Roman"/>
          <w:sz w:val="24"/>
          <w:szCs w:val="24"/>
        </w:rPr>
        <w:t xml:space="preserve">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обще учебных умений, необходимых  для: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познания и изучения окружающей среды; выявления причинно-следственных связей;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сравнения объектов, процессов и явлений; моделирования и проектирования;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ориентирования на местности, плане, карте; в ресурсах ИНТЕРНЕТ, статистических материалах;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190A07">
        <w:rPr>
          <w:rFonts w:ascii="Times New Roman" w:hAnsi="Times New Roman" w:cs="Times New Roman"/>
          <w:b/>
          <w:bCs/>
        </w:rPr>
        <w:t>Место предмета в базисном учебном плане</w:t>
      </w:r>
    </w:p>
    <w:p w:rsidR="00332E7C" w:rsidRPr="008A21BB" w:rsidRDefault="00332E7C" w:rsidP="004448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В соответствии с  федеральным  базисным  учебным  планом  для основного       общего  образования  программа рассчитана на преподавание курса географии в 6 классе в объеме 1 часа в неделю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A21BB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A21BB">
        <w:rPr>
          <w:rFonts w:ascii="Times New Roman" w:hAnsi="Times New Roman" w:cs="Times New Roman"/>
          <w:sz w:val="24"/>
          <w:szCs w:val="24"/>
        </w:rPr>
        <w:t xml:space="preserve">  в год.</w:t>
      </w:r>
      <w:r>
        <w:rPr>
          <w:rFonts w:ascii="Times New Roman" w:hAnsi="Times New Roman" w:cs="Times New Roman"/>
          <w:sz w:val="24"/>
          <w:szCs w:val="24"/>
        </w:rPr>
        <w:t xml:space="preserve"> Но в соответствии с учебным графиком школы на изучение географии отводится 34 часа. В связи с этим, на  раздел «Обобщающее повторение» вместо  2-х часов, в рабочей программе отведен 1 час. Уроки географии у Суделковского Романа  по индивидуальному плану начались с 24.10.2018г.</w:t>
      </w:r>
    </w:p>
    <w:p w:rsidR="00332E7C" w:rsidRDefault="00332E7C" w:rsidP="004448E8">
      <w:pPr>
        <w:spacing w:after="0"/>
        <w:ind w:right="-22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следующие виды контроля</w:t>
      </w:r>
      <w:r w:rsidRPr="008A21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2 контрольных тестирования</w:t>
      </w:r>
      <w:r w:rsidRPr="008A21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7 практических работ, но так как обучающийся находится на домашнем обучении не с начала учебного года, то у него запланировано 1 контрольное тестирование и 6 практических работ.</w:t>
      </w:r>
      <w:r w:rsidRPr="008A21BB">
        <w:rPr>
          <w:rFonts w:ascii="Times New Roman" w:hAnsi="Times New Roman" w:cs="Times New Roman"/>
          <w:sz w:val="24"/>
          <w:szCs w:val="24"/>
        </w:rPr>
        <w:t xml:space="preserve"> Цель контроля: проверить качество усвоения материала и  при необходимости своевременно проводить коррекцию знаний учащихся; готовить учащихся к итоговой аттестации.  </w:t>
      </w:r>
    </w:p>
    <w:p w:rsidR="00332E7C" w:rsidRDefault="00332E7C" w:rsidP="00C30996">
      <w:pPr>
        <w:ind w:left="144" w:right="144" w:firstLine="706"/>
        <w:jc w:val="center"/>
        <w:rPr>
          <w:rFonts w:ascii="Times New Roman" w:hAnsi="Times New Roman" w:cs="Times New Roman"/>
          <w:sz w:val="24"/>
          <w:szCs w:val="24"/>
        </w:rPr>
      </w:pPr>
      <w:r w:rsidRPr="00C309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E7C" w:rsidRPr="00C30996" w:rsidRDefault="00332E7C" w:rsidP="00C30996">
      <w:pPr>
        <w:ind w:left="144" w:right="144" w:firstLine="70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996">
        <w:rPr>
          <w:rFonts w:ascii="Times New Roman" w:hAnsi="Times New Roman" w:cs="Times New Roman"/>
          <w:b/>
          <w:bCs/>
          <w:sz w:val="24"/>
          <w:szCs w:val="24"/>
        </w:rPr>
        <w:t>Раздел 2. Общая характеристика учебного предмета.</w:t>
      </w:r>
    </w:p>
    <w:p w:rsidR="00332E7C" w:rsidRPr="008A21BB" w:rsidRDefault="00332E7C" w:rsidP="00C30996">
      <w:pPr>
        <w:pStyle w:val="NoSpacing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Начальный курс географии – это первый по счету школьный курс географии.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Начальный курс географии достаточно стабилен, с него начинается изучение географии в школе.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В ходе изучения географии в</w:t>
      </w:r>
      <w:r w:rsidRPr="008A21B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VI классе предполагается ознакомить учащихся с базовыми знаниями о природе планеты Земля, ее основных закономерностях и взаимовлиянии</w:t>
      </w:r>
      <w:r w:rsidRPr="008A21BB">
        <w:rPr>
          <w:rFonts w:ascii="Times New Roman" w:hAnsi="Times New Roman" w:cs="Times New Roman"/>
          <w:sz w:val="24"/>
          <w:szCs w:val="24"/>
        </w:rPr>
        <w:br/>
      </w:r>
      <w:r w:rsidRPr="008A21BB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природы и населения.</w:t>
      </w:r>
    </w:p>
    <w:p w:rsidR="00332E7C" w:rsidRDefault="00332E7C" w:rsidP="00C309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Начальный курс опирается на пропедевтические знания учащихся из курсов «Природоведение», «Окружающий мир», «Естествознание» начальной и основной ступени обучения.</w:t>
      </w:r>
    </w:p>
    <w:p w:rsidR="00332E7C" w:rsidRDefault="00332E7C" w:rsidP="00C30996">
      <w:pPr>
        <w:shd w:val="clear" w:color="auto" w:fill="FFFFFF"/>
        <w:ind w:left="144" w:right="144" w:firstLine="70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996">
        <w:rPr>
          <w:rFonts w:ascii="Times New Roman" w:hAnsi="Times New Roman" w:cs="Times New Roman"/>
          <w:b/>
          <w:bCs/>
          <w:sz w:val="24"/>
          <w:szCs w:val="24"/>
        </w:rPr>
        <w:t>Раздел 3. Учебно-тематический план</w:t>
      </w:r>
    </w:p>
    <w:tbl>
      <w:tblPr>
        <w:tblpPr w:leftFromText="180" w:rightFromText="180" w:vertAnchor="text" w:horzAnchor="margin" w:tblpXSpec="center" w:tblpY="268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"/>
        <w:gridCol w:w="2563"/>
        <w:gridCol w:w="1600"/>
        <w:gridCol w:w="1368"/>
        <w:gridCol w:w="1393"/>
        <w:gridCol w:w="1620"/>
      </w:tblGrid>
      <w:tr w:rsidR="00332E7C" w:rsidRPr="008A21BB">
        <w:trPr>
          <w:cantSplit/>
          <w:trHeight w:val="835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темы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авторской программе</w:t>
            </w:r>
          </w:p>
        </w:tc>
        <w:tc>
          <w:tcPr>
            <w:tcW w:w="1368" w:type="dxa"/>
          </w:tcPr>
          <w:p w:rsidR="00332E7C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рабочей программе</w:t>
            </w:r>
          </w:p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</w:t>
            </w:r>
          </w:p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</w:t>
            </w:r>
          </w:p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</w:t>
            </w:r>
          </w:p>
          <w:p w:rsidR="00332E7C" w:rsidRPr="008A21BB" w:rsidRDefault="00332E7C" w:rsidP="00CD70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работы                                          </w:t>
            </w:r>
          </w:p>
        </w:tc>
      </w:tr>
      <w:tr w:rsidR="00332E7C" w:rsidRPr="008A21BB">
        <w:trPr>
          <w:trHeight w:val="815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Изучение природы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17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Земля как планета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661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изображения земной поверхности</w:t>
            </w:r>
          </w:p>
        </w:tc>
        <w:tc>
          <w:tcPr>
            <w:tcW w:w="1600" w:type="dxa"/>
          </w:tcPr>
          <w:p w:rsidR="00332E7C" w:rsidRDefault="00332E7C" w:rsidP="00CD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08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Литосфера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17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08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17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408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Почва и геосфера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2E7C" w:rsidRPr="008A21BB">
        <w:trPr>
          <w:trHeight w:val="143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Обобщающее повторение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32E7C" w:rsidRPr="008A21BB">
        <w:trPr>
          <w:trHeight w:val="143"/>
        </w:trPr>
        <w:tc>
          <w:tcPr>
            <w:tcW w:w="407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368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393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20" w:type="dxa"/>
          </w:tcPr>
          <w:p w:rsidR="00332E7C" w:rsidRPr="008A21BB" w:rsidRDefault="00332E7C" w:rsidP="00CD70E8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332E7C" w:rsidRPr="008A21BB" w:rsidRDefault="00332E7C" w:rsidP="00C30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E7C" w:rsidRPr="00C46CE4" w:rsidRDefault="00332E7C" w:rsidP="00F807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.Содержание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курса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8A21BB">
        <w:rPr>
          <w:rFonts w:ascii="Times New Roman" w:hAnsi="Times New Roman" w:cs="Times New Roman"/>
          <w:sz w:val="24"/>
          <w:szCs w:val="24"/>
        </w:rPr>
        <w:t>(2 часа)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География как наука. Предмет географии. Источники получения географических знаний. Развитие географических знаний человека о Земле. Выдаю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 xml:space="preserve">география, географическая номенклатура, географическое открытие.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Эратосфен, Пифей, Генрих Мореплаватель, Васко да Гамма, Ф. Магеллан, Эль Кано,  И.Ф. Крузенштерн, Ф.Ф. Беллинсгаузен, М.П. Лазарев.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1. Земля как планета </w:t>
      </w:r>
      <w:r w:rsidRPr="008A21BB">
        <w:rPr>
          <w:rFonts w:ascii="Times New Roman" w:hAnsi="Times New Roman" w:cs="Times New Roman"/>
          <w:sz w:val="24"/>
          <w:szCs w:val="24"/>
        </w:rPr>
        <w:t>(5 часов)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Солнечная система. Планеты Солнечной системы. 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 xml:space="preserve">Солнечная система, эллипсоид, природные циклы и ритмы, глобус,  экватор, полюс, меридиан, параллель, географическая широта, географическая долгота, географические координаты.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Клайд Томбо.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№1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332E7C" w:rsidRPr="00626A9A" w:rsidRDefault="00332E7C" w:rsidP="00626A9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6A9A">
        <w:rPr>
          <w:rFonts w:ascii="Times New Roman" w:hAnsi="Times New Roman" w:cs="Times New Roman"/>
          <w:sz w:val="24"/>
          <w:szCs w:val="24"/>
        </w:rPr>
        <w:t>Определение по карте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географических координат различных географических объектов.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2. Способы изображения земной поверхности </w:t>
      </w:r>
      <w:r w:rsidRPr="008A21BB">
        <w:rPr>
          <w:rFonts w:ascii="Times New Roman" w:hAnsi="Times New Roman" w:cs="Times New Roman"/>
          <w:sz w:val="24"/>
          <w:szCs w:val="24"/>
        </w:rPr>
        <w:t>(4 час)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бергштрихи,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карт в практической деятельности человека.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географическая карта, план местности, стороны света, румбы, масштаб, легенда карты, горизонтали, условные знаки.</w:t>
      </w:r>
    </w:p>
    <w:p w:rsidR="00332E7C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№2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2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6A9A">
        <w:rPr>
          <w:rFonts w:ascii="Times New Roman" w:hAnsi="Times New Roman" w:cs="Times New Roman"/>
          <w:sz w:val="24"/>
          <w:szCs w:val="24"/>
        </w:rPr>
        <w:t>Определение направлений и расстояний по карте</w:t>
      </w:r>
      <w:r>
        <w:rPr>
          <w:rFonts w:ascii="Times New Roman" w:hAnsi="Times New Roman" w:cs="Times New Roman"/>
          <w:sz w:val="24"/>
          <w:szCs w:val="24"/>
        </w:rPr>
        <w:t xml:space="preserve"> и плану местности</w:t>
      </w:r>
      <w:r w:rsidRPr="00626A9A">
        <w:rPr>
          <w:rFonts w:ascii="Times New Roman" w:hAnsi="Times New Roman" w:cs="Times New Roman"/>
          <w:sz w:val="24"/>
          <w:szCs w:val="24"/>
        </w:rPr>
        <w:t>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№3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2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Составление схемы различий гор и равнин по высоте.</w:t>
      </w:r>
    </w:p>
    <w:p w:rsidR="00332E7C" w:rsidRPr="008A21BB" w:rsidRDefault="00332E7C" w:rsidP="00F80761">
      <w:pPr>
        <w:pStyle w:val="ListParagraph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3. Литосфера </w:t>
      </w:r>
      <w:r w:rsidRPr="008A21BB">
        <w:rPr>
          <w:rFonts w:ascii="Times New Roman" w:hAnsi="Times New Roman" w:cs="Times New Roman"/>
          <w:sz w:val="24"/>
          <w:szCs w:val="24"/>
        </w:rPr>
        <w:t>(6 часов)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 ветра, льда, деятельность человека. Рельеф дна Мирового океана.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 метаморфические).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332E7C" w:rsidRPr="008A21BB" w:rsidRDefault="00332E7C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4. Атмосфера </w:t>
      </w:r>
      <w:r w:rsidRPr="008A21BB">
        <w:rPr>
          <w:rFonts w:ascii="Times New Roman" w:hAnsi="Times New Roman" w:cs="Times New Roman"/>
          <w:sz w:val="24"/>
          <w:szCs w:val="24"/>
        </w:rPr>
        <w:t>(7 часов)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 Климат и климатообразующие факторы. Зависимость климата от географической широты и высоты местности над уровнем моря Адаптация человека к  климатическим условиям.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№4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81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332E7C" w:rsidRPr="008A21BB" w:rsidRDefault="00332E7C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5. Гидросфера </w:t>
      </w:r>
      <w:r w:rsidRPr="008A21BB">
        <w:rPr>
          <w:rFonts w:ascii="Times New Roman" w:hAnsi="Times New Roman" w:cs="Times New Roman"/>
          <w:sz w:val="24"/>
          <w:szCs w:val="24"/>
        </w:rPr>
        <w:t>(4 часа)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действие океана с атмосферой и сушей.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Воды суши. Подземные воды (грунтовые, межпластовые, артезианские), их происхождение , условия залегания и использования.  Реки: горные и равнинные. Речная система, бассейн, водораздел. Пороги и водопады.  Озера проточные и бессточные. Болота. Природные льды: многолетняя мерзлота,  ледники (горные и покровные). 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№5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46980">
        <w:rPr>
          <w:rFonts w:ascii="Times New Roman" w:hAnsi="Times New Roman" w:cs="Times New Roman"/>
          <w:sz w:val="24"/>
          <w:szCs w:val="24"/>
        </w:rPr>
        <w:t xml:space="preserve"> Нанесение на контурную карту объектов гидросферы.</w:t>
      </w:r>
    </w:p>
    <w:p w:rsidR="00332E7C" w:rsidRPr="008A21BB" w:rsidRDefault="00332E7C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6. Биосфера </w:t>
      </w:r>
      <w:r w:rsidRPr="008A21BB">
        <w:rPr>
          <w:rFonts w:ascii="Times New Roman" w:hAnsi="Times New Roman" w:cs="Times New Roman"/>
          <w:sz w:val="24"/>
          <w:szCs w:val="24"/>
        </w:rPr>
        <w:t xml:space="preserve">(2 часа) </w:t>
      </w:r>
    </w:p>
    <w:p w:rsidR="00332E7C" w:rsidRPr="008A21BB" w:rsidRDefault="00332E7C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Царства живой природы и их роль в природе Земли. Разнообразие животного и растительного мира. При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способление живых организмов к среде обитания в разных природ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ных зонах. Взаимное влияние живых организмов и неживой природы. Охрана органического мира. Красная книга </w:t>
      </w:r>
      <w:r>
        <w:rPr>
          <w:rFonts w:ascii="Times New Roman" w:hAnsi="Times New Roman" w:cs="Times New Roman"/>
          <w:sz w:val="24"/>
          <w:szCs w:val="24"/>
        </w:rPr>
        <w:t>Хабаровского края</w:t>
      </w:r>
      <w:r w:rsidRPr="008A21BB">
        <w:rPr>
          <w:rFonts w:ascii="Times New Roman" w:hAnsi="Times New Roman" w:cs="Times New Roman"/>
          <w:sz w:val="24"/>
          <w:szCs w:val="24"/>
        </w:rPr>
        <w:t>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понятия: </w:t>
      </w:r>
      <w:r w:rsidRPr="008A21BB">
        <w:rPr>
          <w:rFonts w:ascii="Times New Roman" w:hAnsi="Times New Roman" w:cs="Times New Roman"/>
          <w:sz w:val="24"/>
          <w:szCs w:val="24"/>
        </w:rPr>
        <w:t>биосфера, Красная книга.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В.В.Вернадский</w:t>
      </w:r>
    </w:p>
    <w:p w:rsidR="00332E7C" w:rsidRPr="008A21BB" w:rsidRDefault="00332E7C" w:rsidP="00F80761">
      <w:pPr>
        <w:keepNext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Тема 7. Почва и геосфера </w:t>
      </w:r>
      <w:r w:rsidRPr="008A21BB">
        <w:rPr>
          <w:rFonts w:ascii="Times New Roman" w:hAnsi="Times New Roman" w:cs="Times New Roman"/>
          <w:sz w:val="24"/>
          <w:szCs w:val="24"/>
        </w:rPr>
        <w:t>(3 часа)</w:t>
      </w:r>
    </w:p>
    <w:p w:rsidR="00332E7C" w:rsidRPr="008A21BB" w:rsidRDefault="00332E7C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Почва как особое природное образова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ние. Плодородие - важнейшее свойство почвы. Условия образова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 xml:space="preserve">ния почв разных типов. Понятие о географической оболочке. </w:t>
      </w:r>
    </w:p>
    <w:p w:rsidR="00332E7C" w:rsidRPr="008A21BB" w:rsidRDefault="00332E7C" w:rsidP="00F80761">
      <w:pPr>
        <w:spacing w:before="40" w:after="0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Территори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 w:rsidRPr="008A21BB">
        <w:rPr>
          <w:rFonts w:ascii="Times New Roman" w:hAnsi="Times New Roman" w:cs="Times New Roman"/>
          <w:sz w:val="24"/>
          <w:szCs w:val="24"/>
        </w:rPr>
        <w:softHyphen/>
        <w:t>фическая оболочка как окружающая человека среда, ее изменения под воздействием деятельности человека.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понятия :</w:t>
      </w:r>
      <w:r w:rsidRPr="008A21BB">
        <w:rPr>
          <w:rFonts w:ascii="Times New Roman" w:hAnsi="Times New Roman" w:cs="Times New Roman"/>
          <w:sz w:val="24"/>
          <w:szCs w:val="24"/>
        </w:rPr>
        <w:t>почва, плодородие, природный комплекс, ландшафт, природно-хозяйственный комплекс, геосфера, закон географической зональности.</w:t>
      </w:r>
    </w:p>
    <w:p w:rsidR="00332E7C" w:rsidRPr="008A21BB" w:rsidRDefault="00332E7C" w:rsidP="00F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Персоналии: </w:t>
      </w:r>
      <w:r w:rsidRPr="008A21BB">
        <w:rPr>
          <w:rFonts w:ascii="Times New Roman" w:hAnsi="Times New Roman" w:cs="Times New Roman"/>
          <w:sz w:val="24"/>
          <w:szCs w:val="24"/>
        </w:rPr>
        <w:t>В.В. Докучаев, В.В. Вернадский.</w:t>
      </w:r>
    </w:p>
    <w:p w:rsidR="00332E7C" w:rsidRDefault="00332E7C" w:rsidP="00DD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№6</w:t>
      </w:r>
      <w:r w:rsidRPr="008A21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D0FE5">
        <w:rPr>
          <w:rFonts w:ascii="Times New Roman" w:hAnsi="Times New Roman" w:cs="Times New Roman"/>
          <w:sz w:val="24"/>
          <w:szCs w:val="24"/>
        </w:rPr>
        <w:t>Наблюдение и описание природно-антропогенного</w:t>
      </w:r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Pr="00DD0FE5">
        <w:rPr>
          <w:rFonts w:ascii="Times New Roman" w:hAnsi="Times New Roman" w:cs="Times New Roman"/>
          <w:sz w:val="24"/>
          <w:szCs w:val="24"/>
        </w:rPr>
        <w:t>риродного) комплекса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2E7C" w:rsidRPr="008A21BB" w:rsidRDefault="00332E7C" w:rsidP="00DD0F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№7: </w:t>
      </w:r>
      <w:r>
        <w:rPr>
          <w:rFonts w:ascii="Times New Roman" w:hAnsi="Times New Roman" w:cs="Times New Roman"/>
          <w:sz w:val="24"/>
          <w:szCs w:val="24"/>
        </w:rPr>
        <w:t>Описание природных зон Земли по географическим картам.</w:t>
      </w:r>
    </w:p>
    <w:p w:rsidR="00332E7C" w:rsidRPr="00A818F5" w:rsidRDefault="00332E7C" w:rsidP="00A818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818F5">
        <w:rPr>
          <w:rFonts w:ascii="Times New Roman" w:hAnsi="Times New Roman" w:cs="Times New Roman"/>
          <w:b/>
          <w:bCs/>
          <w:sz w:val="28"/>
          <w:szCs w:val="28"/>
        </w:rPr>
        <w:t>. Требования к уровню подготовки учащихся</w:t>
      </w:r>
    </w:p>
    <w:p w:rsidR="00332E7C" w:rsidRPr="00E67429" w:rsidRDefault="00332E7C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</w:rPr>
      </w:pPr>
      <w:r w:rsidRPr="00532770">
        <w:rPr>
          <w:rFonts w:ascii="Times New Roman" w:hAnsi="Times New Roman" w:cs="Times New Roman"/>
          <w:b/>
          <w:bCs/>
        </w:rPr>
        <w:t>1.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Называть и показывать: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форму и размеры Земли;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полюса, экватор, начальный меридиан, тропики и полярные круги, масштаб карт, условные знаки карт;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части внутреннего строения Земли;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основные формы рельефа;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части Мирового океана;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вод суши;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причины изменения погоды;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типы климатов;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ветров, причины их образования;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виды движения воды в океане;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пояса освещенности Земли;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географические объекты, предусмотренные программой.</w:t>
      </w:r>
    </w:p>
    <w:p w:rsidR="00332E7C" w:rsidRPr="00E67429" w:rsidRDefault="00332E7C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</w:rPr>
      </w:pPr>
      <w:r w:rsidRPr="00532770">
        <w:rPr>
          <w:rFonts w:ascii="Times New Roman" w:hAnsi="Times New Roman" w:cs="Times New Roman"/>
          <w:b/>
          <w:bCs/>
        </w:rPr>
        <w:t>2.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Приводить примеры: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различных видов карт;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горных пород и минералов;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  <w:b/>
          <w:bCs/>
        </w:rPr>
        <w:t xml:space="preserve"> -</w:t>
      </w:r>
      <w:r w:rsidRPr="00190A07">
        <w:rPr>
          <w:rFonts w:ascii="Times New Roman" w:hAnsi="Times New Roman" w:cs="Times New Roman"/>
        </w:rPr>
        <w:t>типов погод;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взаимовлияния всех компонентов природы.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  <w:i/>
          <w:iCs/>
        </w:rPr>
      </w:pPr>
      <w:r w:rsidRPr="00532770">
        <w:rPr>
          <w:rFonts w:ascii="Times New Roman" w:hAnsi="Times New Roman" w:cs="Times New Roman"/>
          <w:b/>
          <w:bCs/>
        </w:rPr>
        <w:t>3.</w:t>
      </w:r>
      <w:r w:rsidRPr="00190A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67429">
        <w:rPr>
          <w:rFonts w:ascii="Times New Roman" w:hAnsi="Times New Roman" w:cs="Times New Roman"/>
          <w:b/>
          <w:bCs/>
        </w:rPr>
        <w:t>Определять: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стороны горизонта на местности (ориентироваться);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относительную и абсолютную высоту географических объектов по плану местности или географической карте;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расстояния и направления по плану и карте;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осадочные и магматические горные породы;</w:t>
      </w:r>
    </w:p>
    <w:p w:rsidR="00332E7C" w:rsidRPr="00532770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направление ветра.</w:t>
      </w:r>
      <w:r w:rsidRPr="00853AB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6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E674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67429">
        <w:rPr>
          <w:rFonts w:ascii="Times New Roman" w:hAnsi="Times New Roman" w:cs="Times New Roman"/>
          <w:b/>
          <w:bCs/>
        </w:rPr>
        <w:t>Описывать</w:t>
      </w:r>
      <w:r>
        <w:rPr>
          <w:rFonts w:ascii="Times New Roman" w:hAnsi="Times New Roman" w:cs="Times New Roman"/>
        </w:rPr>
        <w:t>:</w:t>
      </w:r>
      <w:r w:rsidRPr="00190A07">
        <w:rPr>
          <w:rFonts w:ascii="Times New Roman" w:hAnsi="Times New Roman" w:cs="Times New Roman"/>
        </w:rPr>
        <w:t xml:space="preserve">   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 xml:space="preserve">   - географические объекты.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  <w:b/>
          <w:bCs/>
          <w:i/>
          <w:iCs/>
        </w:rPr>
      </w:pPr>
      <w:r w:rsidRPr="00190A07">
        <w:rPr>
          <w:rFonts w:ascii="Times New Roman" w:hAnsi="Times New Roman" w:cs="Times New Roman"/>
          <w:b/>
          <w:bCs/>
          <w:i/>
          <w:iCs/>
        </w:rPr>
        <w:t xml:space="preserve">5. </w:t>
      </w:r>
      <w:r w:rsidRPr="003F15EF">
        <w:rPr>
          <w:rFonts w:ascii="Times New Roman" w:hAnsi="Times New Roman" w:cs="Times New Roman"/>
          <w:b/>
          <w:bCs/>
        </w:rPr>
        <w:t>Объяснять:</w:t>
      </w:r>
    </w:p>
    <w:p w:rsidR="00332E7C" w:rsidRPr="00190A07" w:rsidRDefault="00332E7C" w:rsidP="00A818F5">
      <w:pPr>
        <w:spacing w:after="0"/>
        <w:ind w:right="-22"/>
        <w:jc w:val="both"/>
        <w:rPr>
          <w:rFonts w:ascii="Times New Roman" w:hAnsi="Times New Roman" w:cs="Times New Roman"/>
        </w:rPr>
      </w:pPr>
      <w:r w:rsidRPr="00190A07">
        <w:rPr>
          <w:rFonts w:ascii="Times New Roman" w:hAnsi="Times New Roman" w:cs="Times New Roman"/>
        </w:rPr>
        <w:t>- особенности компонентов природы своей местности.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обязательной географической номенклатуры для 6  класса: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Материки: Евразия, Северная Америка, Южная Америка, Африка, Австралия, Антарктида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Океаны: Тихий, Атлантический, Индийский, Северный Ледовитый.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Острова: Гренландия, Мадагаскар, Новая Зеландия, Новая Гвинея, Огненная Земля, Японские, Исландия.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Полуострова: Аравийский, Скандинавский, Лабрадор, Индостан, Сомали, Камчатка, Аляска.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</w:rPr>
        <w:t>Заливы: Мексиканский, Бенгальский, Персидский, Гвинейский.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Проливы: Берингов, Гибралтарский, Магелланов, Дрейка, Малаккский.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Равнины: Восточно-Европейская (Русская), Западно-Сибирская, Великая Китайская, Великие равнины, Центральные равнины.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Плоскогорья: Среднесибирское, Аравийское, Декан, Бразильское.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Горные системы: Гималаи, Кордильеры, Анды, Альпы, Кавказ, Урал, Скандинавские, Аппалачи.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Горные вершины, вулканы: Джомолунгма, Орисаба, Килиманджаро, Ключевская Сопка, Эльбрус, Везувий, Гекла, Кракатау, Котопахи.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Моря: Средиземное, Черное, Балтийское, Баренцево, Красное, Охотское, Японское, Карибское.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Течения: Гольфстрим, Северо-Тихоокеанское, Лабрадорское, Перуанское, Куросио, Бенгальское, Западных Ветров.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Реки:Нил, Амазонка, Миссисипи, Конго, Енисей, Волга, Лена, Обь, Дунай, Амур, Инд, Ганг, Хуанхэ, Янцзы.</w:t>
      </w:r>
    </w:p>
    <w:p w:rsidR="00332E7C" w:rsidRPr="001D7C23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7C23">
        <w:rPr>
          <w:rFonts w:ascii="Times New Roman" w:hAnsi="Times New Roman" w:cs="Times New Roman"/>
          <w:sz w:val="24"/>
          <w:szCs w:val="24"/>
        </w:rPr>
        <w:t>Озера: Каспийское, Аральское, Байкал, Ладожское, Виктория, Танганьика, Великие Американские озера.</w:t>
      </w:r>
    </w:p>
    <w:p w:rsidR="00332E7C" w:rsidRDefault="00332E7C" w:rsidP="00F8076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7C23">
        <w:rPr>
          <w:rFonts w:ascii="Times New Roman" w:hAnsi="Times New Roman" w:cs="Times New Roman"/>
          <w:sz w:val="24"/>
          <w:szCs w:val="24"/>
          <w:shd w:val="clear" w:color="auto" w:fill="FFFFFF"/>
        </w:rPr>
        <w:t>В программу внесены следующие изменения: уменьшено количество часов по теме «Атмосфера» -на 1 час для организации повторения и контроля знаний за курс географии 6 класс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32E7C" w:rsidRDefault="00332E7C" w:rsidP="00A818F5">
      <w:pPr>
        <w:spacing w:after="0"/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8F5">
        <w:rPr>
          <w:rFonts w:ascii="Times New Roman" w:hAnsi="Times New Roman" w:cs="Times New Roman"/>
          <w:b/>
          <w:bCs/>
          <w:sz w:val="28"/>
          <w:szCs w:val="28"/>
        </w:rPr>
        <w:t>Раздел 5. График практической части рабочей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51"/>
        <w:gridCol w:w="1848"/>
        <w:gridCol w:w="1355"/>
        <w:gridCol w:w="1744"/>
        <w:gridCol w:w="1355"/>
      </w:tblGrid>
      <w:tr w:rsidR="00332E7C">
        <w:tc>
          <w:tcPr>
            <w:tcW w:w="3551" w:type="dxa"/>
          </w:tcPr>
          <w:p w:rsidR="00332E7C" w:rsidRPr="00D86E9D" w:rsidRDefault="00332E7C" w:rsidP="00D86E9D">
            <w:pPr>
              <w:spacing w:after="0"/>
              <w:ind w:right="-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E9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8" w:type="dxa"/>
          </w:tcPr>
          <w:p w:rsidR="00332E7C" w:rsidRDefault="00332E7C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44" w:type="dxa"/>
          </w:tcPr>
          <w:p w:rsidR="00332E7C" w:rsidRDefault="00332E7C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355" w:type="dxa"/>
          </w:tcPr>
          <w:p w:rsidR="00332E7C" w:rsidRPr="00D86E9D" w:rsidRDefault="00332E7C" w:rsidP="00D86E9D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Изучение природы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Земля как планета</w:t>
            </w:r>
          </w:p>
        </w:tc>
        <w:tc>
          <w:tcPr>
            <w:tcW w:w="1848" w:type="dxa"/>
          </w:tcPr>
          <w:p w:rsidR="00332E7C" w:rsidRPr="008A21BB" w:rsidRDefault="00332E7C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 1</w:t>
            </w:r>
          </w:p>
        </w:tc>
        <w:tc>
          <w:tcPr>
            <w:tcW w:w="1355" w:type="dxa"/>
          </w:tcPr>
          <w:p w:rsidR="00332E7C" w:rsidRPr="00D86E9D" w:rsidRDefault="00332E7C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№1</w:t>
            </w: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изображения земной поверхности</w:t>
            </w:r>
          </w:p>
        </w:tc>
        <w:tc>
          <w:tcPr>
            <w:tcW w:w="1848" w:type="dxa"/>
          </w:tcPr>
          <w:p w:rsidR="00332E7C" w:rsidRDefault="00332E7C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ПР№ 2</w:t>
            </w:r>
          </w:p>
          <w:p w:rsidR="00332E7C" w:rsidRPr="008A21BB" w:rsidRDefault="00332E7C" w:rsidP="0027562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№3</w:t>
            </w:r>
          </w:p>
        </w:tc>
        <w:tc>
          <w:tcPr>
            <w:tcW w:w="1355" w:type="dxa"/>
          </w:tcPr>
          <w:p w:rsidR="00332E7C" w:rsidRDefault="00332E7C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  <w:p w:rsidR="00332E7C" w:rsidRPr="00D86E9D" w:rsidRDefault="00332E7C" w:rsidP="0027562A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Литосфера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№4</w:t>
            </w: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Гидросфера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№5</w:t>
            </w: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332E7C" w:rsidRPr="00D86E9D" w:rsidRDefault="00332E7C" w:rsidP="003C48D8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Почва и геосфера</w:t>
            </w:r>
          </w:p>
        </w:tc>
        <w:tc>
          <w:tcPr>
            <w:tcW w:w="1848" w:type="dxa"/>
          </w:tcPr>
          <w:p w:rsidR="00332E7C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№6</w:t>
            </w:r>
          </w:p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 №7</w:t>
            </w:r>
          </w:p>
        </w:tc>
        <w:tc>
          <w:tcPr>
            <w:tcW w:w="1355" w:type="dxa"/>
          </w:tcPr>
          <w:p w:rsidR="00332E7C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44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>
        <w:tc>
          <w:tcPr>
            <w:tcW w:w="3551" w:type="dxa"/>
          </w:tcPr>
          <w:p w:rsidR="00332E7C" w:rsidRPr="008A21BB" w:rsidRDefault="00332E7C" w:rsidP="00BA3E1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2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Обобщение 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 контрольное тестирование</w:t>
            </w: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  <w:tr w:rsidR="00332E7C">
        <w:tc>
          <w:tcPr>
            <w:tcW w:w="3551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8" w:type="dxa"/>
          </w:tcPr>
          <w:p w:rsidR="00332E7C" w:rsidRPr="008A21BB" w:rsidRDefault="00332E7C" w:rsidP="007B11B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332E7C" w:rsidRPr="00D86E9D" w:rsidRDefault="00332E7C" w:rsidP="007B11B9">
            <w:pPr>
              <w:spacing w:after="0"/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E7C" w:rsidRDefault="00332E7C" w:rsidP="00A818F5">
      <w:pPr>
        <w:spacing w:after="0"/>
        <w:jc w:val="both"/>
      </w:pPr>
    </w:p>
    <w:p w:rsidR="00332E7C" w:rsidRDefault="00332E7C" w:rsidP="006A350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7C" w:rsidRPr="006A350D" w:rsidRDefault="00332E7C" w:rsidP="006A350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50D">
        <w:rPr>
          <w:rFonts w:ascii="Times New Roman" w:hAnsi="Times New Roman" w:cs="Times New Roman"/>
          <w:b/>
          <w:bCs/>
          <w:sz w:val="28"/>
          <w:szCs w:val="28"/>
        </w:rPr>
        <w:t>Раздел 6. Требования к уровню подготовки выпускников</w:t>
      </w:r>
    </w:p>
    <w:p w:rsidR="00332E7C" w:rsidRDefault="00332E7C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2E7C" w:rsidRPr="000A03F2" w:rsidRDefault="00332E7C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географии ученик должен:</w:t>
      </w:r>
    </w:p>
    <w:p w:rsidR="00332E7C" w:rsidRPr="000A03F2" w:rsidRDefault="00332E7C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32E7C" w:rsidRDefault="00332E7C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географические понятия и 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путешествий.</w:t>
      </w:r>
    </w:p>
    <w:p w:rsidR="00332E7C" w:rsidRDefault="00332E7C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 человека; географическую зональность и поясность.</w:t>
      </w:r>
    </w:p>
    <w:p w:rsidR="00332E7C" w:rsidRDefault="00332E7C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Земли;.различия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стран.</w:t>
      </w:r>
    </w:p>
    <w:p w:rsidR="00332E7C" w:rsidRDefault="00332E7C" w:rsidP="00A818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 людей от стихийных природных и техногенных явлений.</w:t>
      </w:r>
    </w:p>
    <w:p w:rsidR="00332E7C" w:rsidRPr="006A350D" w:rsidRDefault="00332E7C" w:rsidP="006A350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Выделять, описывать и объяснять</w:t>
      </w:r>
      <w:r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 объектов и явлений;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проблем.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Приводить</w:t>
      </w:r>
      <w:r>
        <w:rPr>
          <w:rFonts w:ascii="Times New Roman" w:hAnsi="Times New Roman" w:cs="Times New Roman"/>
          <w:sz w:val="24"/>
          <w:szCs w:val="24"/>
        </w:rPr>
        <w:t xml:space="preserve"> примеры: использования и охраны природных ресурсов, адаптации человека к условиям окружающей среды, ее влияния на формирование культуры  народов.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Составлять</w:t>
      </w:r>
      <w:r>
        <w:rPr>
          <w:rFonts w:ascii="Times New Roman" w:hAnsi="Times New Roman" w:cs="Times New Roman"/>
          <w:sz w:val="24"/>
          <w:szCs w:val="24"/>
        </w:rPr>
        <w:t xml:space="preserve"> краткую географическую  характеристику разных территорий на основе разнообразных источников географической информации и форм ее представления.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D9D">
        <w:rPr>
          <w:rFonts w:ascii="Times New Roman" w:hAnsi="Times New Roman" w:cs="Times New Roman"/>
          <w:b/>
          <w:bCs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точек, географические координаты и местоположение географических объектов.</w:t>
      </w:r>
    </w:p>
    <w:p w:rsidR="00332E7C" w:rsidRDefault="00332E7C" w:rsidP="00A818F5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 компонентов природы, представлять результаты измерений в разной форме, выявлять на этой основе эмпирические зависимости.</w:t>
      </w:r>
    </w:p>
    <w:p w:rsidR="00332E7C" w:rsidRDefault="00332E7C" w:rsidP="00A818F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03F2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Pr="0000645B">
        <w:rPr>
          <w:rFonts w:ascii="Times New Roman" w:hAnsi="Times New Roman" w:cs="Times New Roman"/>
          <w:sz w:val="24"/>
          <w:szCs w:val="24"/>
        </w:rPr>
        <w:t>10</w:t>
      </w:r>
    </w:p>
    <w:p w:rsidR="00332E7C" w:rsidRPr="00DB01BA" w:rsidRDefault="00332E7C" w:rsidP="00A818F5">
      <w:pPr>
        <w:pStyle w:val="ListParagraph"/>
        <w:spacing w:after="0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Муковоз Ирина Николаевна</w:t>
      </w:r>
    </w:p>
    <w:p w:rsidR="00332E7C" w:rsidRPr="000A03F2" w:rsidRDefault="00332E7C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Ориентирования на местности и проведения съемок ее участков, чтения карт различного содержания.</w:t>
      </w:r>
    </w:p>
    <w:p w:rsidR="00332E7C" w:rsidRPr="000A03F2" w:rsidRDefault="00332E7C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 воздействий; оценки их последствий.</w:t>
      </w:r>
    </w:p>
    <w:p w:rsidR="00332E7C" w:rsidRDefault="00332E7C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45B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</w:t>
      </w:r>
      <w:r>
        <w:rPr>
          <w:rFonts w:ascii="Times New Roman" w:hAnsi="Times New Roman" w:cs="Times New Roman"/>
          <w:sz w:val="24"/>
          <w:szCs w:val="24"/>
        </w:rPr>
        <w:t>; определения комфортных и дискомфортных параметров природных компонентов своей местности с помощью приборов и  инструментов.</w:t>
      </w:r>
    </w:p>
    <w:p w:rsidR="00332E7C" w:rsidRDefault="00332E7C" w:rsidP="00A818F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о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332E7C" w:rsidRPr="00567A28" w:rsidRDefault="00332E7C" w:rsidP="00567A28">
      <w:pPr>
        <w:shd w:val="clear" w:color="auto" w:fill="FFFFFF"/>
        <w:spacing w:before="149" w:line="226" w:lineRule="exact"/>
        <w:ind w:left="1128" w:right="461" w:hanging="6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A28">
        <w:rPr>
          <w:rFonts w:ascii="Times New Roman" w:hAnsi="Times New Roman" w:cs="Times New Roman"/>
          <w:b/>
          <w:bCs/>
          <w:sz w:val="24"/>
          <w:szCs w:val="24"/>
        </w:rPr>
        <w:t>Раздел 7.  Программно-методическое обеспечение программы</w:t>
      </w:r>
    </w:p>
    <w:p w:rsidR="00332E7C" w:rsidRPr="008A21BB" w:rsidRDefault="00332E7C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Домогацких Е.М., Алексеевский Н.И., География. Физическая география 6кл., - М. «Русское слово», 2010 год.</w:t>
      </w:r>
    </w:p>
    <w:p w:rsidR="00332E7C" w:rsidRPr="008A21BB" w:rsidRDefault="00332E7C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Географический атлас. 6 класс. – М.: Дрофа, 2013 год.</w:t>
      </w:r>
    </w:p>
    <w:p w:rsidR="00332E7C" w:rsidRPr="008A21BB" w:rsidRDefault="00332E7C" w:rsidP="00F05BF1">
      <w:pPr>
        <w:pStyle w:val="c4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Е.М. Домогацких,  Е.Е. Домогацких.  Рабочая тетрадь по географии. 6 класс. – М.:»Русское слово», 2013 г.</w:t>
      </w:r>
    </w:p>
    <w:p w:rsidR="00332E7C" w:rsidRPr="002C203F" w:rsidRDefault="00332E7C" w:rsidP="002C20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203F">
        <w:rPr>
          <w:rFonts w:ascii="Times New Roman" w:hAnsi="Times New Roman" w:cs="Times New Roman"/>
          <w:b/>
          <w:bCs/>
          <w:sz w:val="24"/>
          <w:szCs w:val="24"/>
        </w:rPr>
        <w:t>Раздел 7.  Список литературы для учителя: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Домогацких Е.М., Программы по географии 6-11 класс, - М.: Русское слово, 2013 год.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Лазаревич К. С.   Я иду на урок географии.  История географических открытий.  Книга для учителя,-  М первое сентября 2000.  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Петрова Л Е Дидактические карточки задания по географии 6 класс М Экзамен 2005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Пятунин В. Б. География 6 -10 кл.  Контрольные и проверочные работы.-М.:  Дрофа 2001.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Романова А. Ф., Нестандартные уроки в школе. География, 6 класс,   Волгоград, Учитель, 2003.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Шатных  А. В. Современный урок географии. Часть1.  Методические разработки уроков географии 6 класс. М.:  Школьная пресса, 2002.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Журналы «География в школе».</w:t>
      </w:r>
    </w:p>
    <w:p w:rsidR="00332E7C" w:rsidRPr="008A21BB" w:rsidRDefault="00332E7C" w:rsidP="00F05BF1">
      <w:pPr>
        <w:pStyle w:val="c4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Style w:val="c2"/>
          <w:rFonts w:ascii="Arial" w:hAnsi="Arial" w:cs="Arial"/>
          <w:color w:val="000000"/>
        </w:rPr>
      </w:pPr>
      <w:r w:rsidRPr="008A21BB">
        <w:rPr>
          <w:rStyle w:val="c2"/>
          <w:color w:val="000000"/>
        </w:rPr>
        <w:t>Газета «География».</w:t>
      </w:r>
    </w:p>
    <w:p w:rsidR="00332E7C" w:rsidRPr="008A21BB" w:rsidRDefault="00332E7C" w:rsidP="00F05BF1">
      <w:pPr>
        <w:pStyle w:val="c4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color w:val="000000"/>
        </w:rPr>
      </w:pPr>
      <w:r w:rsidRPr="008A21BB">
        <w:rPr>
          <w:rStyle w:val="c2"/>
          <w:b/>
          <w:bCs/>
          <w:color w:val="000000"/>
          <w:lang w:val="en-US"/>
        </w:rPr>
        <w:t>IV</w:t>
      </w:r>
      <w:r w:rsidRPr="008A21BB">
        <w:rPr>
          <w:rStyle w:val="c2"/>
          <w:b/>
          <w:bCs/>
          <w:color w:val="000000"/>
        </w:rPr>
        <w:t>.Интернет-ресурсы.</w:t>
      </w:r>
    </w:p>
    <w:p w:rsidR="00332E7C" w:rsidRPr="008A21BB" w:rsidRDefault="00332E7C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www.nsportal.ru- сайт учителей географии</w:t>
      </w:r>
    </w:p>
    <w:p w:rsidR="00332E7C" w:rsidRPr="008A21BB" w:rsidRDefault="00332E7C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www.uchortal.ru - география</w:t>
      </w:r>
    </w:p>
    <w:p w:rsidR="00332E7C" w:rsidRPr="008A21BB" w:rsidRDefault="00332E7C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www.it-n.ru -Сеть творческих учителей.    </w:t>
      </w:r>
    </w:p>
    <w:p w:rsidR="00332E7C" w:rsidRPr="008A21BB" w:rsidRDefault="00332E7C" w:rsidP="00F05BF1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 xml:space="preserve">www.wikipedia.oгg - Википедия, свободная энциклопедия </w:t>
      </w:r>
    </w:p>
    <w:p w:rsidR="00332E7C" w:rsidRPr="008A21BB" w:rsidRDefault="00332E7C" w:rsidP="00F05BF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2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Электронные издания:</w:t>
      </w:r>
    </w:p>
    <w:p w:rsidR="00332E7C" w:rsidRPr="008A21BB" w:rsidRDefault="00332E7C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>CD-диск Виртуальная школа Кирилла и Мефодия. Уроки географии</w:t>
      </w:r>
    </w:p>
    <w:p w:rsidR="00332E7C" w:rsidRPr="008A21BB" w:rsidRDefault="00332E7C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 xml:space="preserve">Мультимедийное приложение к учебнику </w:t>
      </w:r>
    </w:p>
    <w:p w:rsidR="00332E7C" w:rsidRDefault="00332E7C" w:rsidP="00F05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1BB">
        <w:rPr>
          <w:rFonts w:ascii="Times New Roman" w:hAnsi="Times New Roman" w:cs="Times New Roman"/>
          <w:sz w:val="24"/>
          <w:szCs w:val="24"/>
        </w:rPr>
        <w:t>•</w:t>
      </w:r>
      <w:r w:rsidRPr="008A21BB">
        <w:rPr>
          <w:rFonts w:ascii="Times New Roman" w:hAnsi="Times New Roman" w:cs="Times New Roman"/>
          <w:sz w:val="24"/>
          <w:szCs w:val="24"/>
        </w:rPr>
        <w:tab/>
        <w:t>Уроки географии с применением информационных технологий 6 класс. Методическое пособие с электронным приложением. М. «Глобус » 20</w:t>
      </w:r>
      <w:r>
        <w:rPr>
          <w:rFonts w:ascii="Times New Roman" w:hAnsi="Times New Roman" w:cs="Times New Roman"/>
          <w:sz w:val="24"/>
          <w:szCs w:val="24"/>
        </w:rPr>
        <w:t>10г</w:t>
      </w:r>
    </w:p>
    <w:p w:rsidR="00332E7C" w:rsidRDefault="00332E7C" w:rsidP="002C20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E7C" w:rsidRPr="002C203F" w:rsidRDefault="00332E7C" w:rsidP="002C203F">
      <w:pPr>
        <w:jc w:val="center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b/>
          <w:bCs/>
          <w:sz w:val="24"/>
          <w:szCs w:val="24"/>
        </w:rPr>
        <w:t>Раздел 8. Список  литературы для учащихся :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За страницами учебника географии. – М.: Дрофа, 2007 год.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Дронов В.П., Савельева Л.Е. География, 6 кл., М. «Дрофа», 2008 год.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Домогацких Е.М., Алексеевский Н.И. Учебник. География. Физическая география 6 кл., - М. «Русское слово», 2012 год.</w:t>
      </w:r>
    </w:p>
    <w:p w:rsidR="00332E7C" w:rsidRPr="002C203F" w:rsidRDefault="00332E7C" w:rsidP="002C203F">
      <w:pPr>
        <w:pStyle w:val="BodyTextInden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color w:val="000000"/>
          <w:sz w:val="24"/>
          <w:szCs w:val="24"/>
        </w:rPr>
        <w:t>Географический атлас. 6 класс. – М.: Дрофа, 2011 год.</w:t>
      </w:r>
    </w:p>
    <w:p w:rsidR="00332E7C" w:rsidRPr="002C203F" w:rsidRDefault="00332E7C" w:rsidP="002C203F">
      <w:pPr>
        <w:pStyle w:val="BodyTextInden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color w:val="000000"/>
          <w:sz w:val="24"/>
          <w:szCs w:val="24"/>
        </w:rPr>
        <w:t>Контурные карты. 6 класс. – М.: Дрофа, 2011 год.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Домогацких Е.М., Домогацких Е.Е. Рабочая тетрадь по географии. 6 класс. – М. «Русское слово», 2011 год.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 xml:space="preserve"> А.И. Соловьев, Г.В. Карпов «Словарь-справочник по физической географии» М., Просвещение,1983г.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03F">
        <w:rPr>
          <w:rFonts w:ascii="Times New Roman" w:hAnsi="Times New Roman" w:cs="Times New Roman"/>
          <w:sz w:val="24"/>
          <w:szCs w:val="24"/>
        </w:rPr>
        <w:t>Э.Вартаньян «История с географией или имена собственные на карте мира во времени пространстве», издательство «КАЛАН», издательский  Дом «БАХРАХ», 1996г.</w:t>
      </w:r>
    </w:p>
    <w:p w:rsidR="00332E7C" w:rsidRPr="002C203F" w:rsidRDefault="00332E7C" w:rsidP="002C203F">
      <w:pPr>
        <w:numPr>
          <w:ilvl w:val="0"/>
          <w:numId w:val="21"/>
        </w:numPr>
        <w:tabs>
          <w:tab w:val="left" w:pos="2577"/>
          <w:tab w:val="left" w:pos="3270"/>
        </w:tabs>
        <w:spacing w:before="2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А.Безруков, Г.Пивоварова «</w:t>
      </w:r>
      <w:r w:rsidRPr="002C203F">
        <w:rPr>
          <w:rFonts w:ascii="Times New Roman" w:hAnsi="Times New Roman" w:cs="Times New Roman"/>
          <w:color w:val="000000"/>
          <w:sz w:val="24"/>
          <w:szCs w:val="24"/>
        </w:rPr>
        <w:t>Занимательная география»,М., «АСТ – ПРЕССС», 2001г.</w:t>
      </w:r>
    </w:p>
    <w:p w:rsidR="00332E7C" w:rsidRDefault="00332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E7C" w:rsidRDefault="00332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E7C" w:rsidRDefault="00332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Pr="00B05CED" w:rsidRDefault="00332E7C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5CED">
        <w:rPr>
          <w:rFonts w:ascii="Times New Roman" w:hAnsi="Times New Roman" w:cs="Times New Roman"/>
          <w:b/>
          <w:bCs/>
          <w:sz w:val="24"/>
          <w:szCs w:val="24"/>
        </w:rPr>
        <w:t>Раздел 9. Лист  согласования календарно - тематического планирования</w:t>
      </w:r>
    </w:p>
    <w:p w:rsidR="00332E7C" w:rsidRPr="00B05CED" w:rsidRDefault="00332E7C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E7C" w:rsidRPr="00B05CED" w:rsidRDefault="00332E7C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E7C" w:rsidRPr="00B05CED" w:rsidRDefault="00332E7C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0"/>
        <w:gridCol w:w="1606"/>
        <w:gridCol w:w="825"/>
        <w:gridCol w:w="2513"/>
        <w:gridCol w:w="1634"/>
        <w:gridCol w:w="1567"/>
      </w:tblGrid>
      <w:tr w:rsidR="00332E7C" w:rsidRPr="00B05CED">
        <w:tc>
          <w:tcPr>
            <w:tcW w:w="1620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Учебный год</w:t>
            </w:r>
          </w:p>
        </w:tc>
        <w:tc>
          <w:tcPr>
            <w:tcW w:w="1620" w:type="dxa"/>
          </w:tcPr>
          <w:p w:rsidR="00332E7C" w:rsidRDefault="00332E7C" w:rsidP="00B05CE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Домашнее обучение</w:t>
            </w:r>
          </w:p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828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класс</w:t>
            </w:r>
          </w:p>
        </w:tc>
        <w:tc>
          <w:tcPr>
            <w:tcW w:w="2544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 зам директора, согласовавшего КТП</w:t>
            </w:r>
          </w:p>
        </w:tc>
        <w:tc>
          <w:tcPr>
            <w:tcW w:w="1638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Отметка о согласовании</w:t>
            </w:r>
          </w:p>
        </w:tc>
        <w:tc>
          <w:tcPr>
            <w:tcW w:w="1603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Дата</w:t>
            </w:r>
          </w:p>
        </w:tc>
      </w:tr>
      <w:tr w:rsidR="00332E7C" w:rsidRPr="00B05CED">
        <w:tc>
          <w:tcPr>
            <w:tcW w:w="1620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2018-2019</w:t>
            </w:r>
          </w:p>
        </w:tc>
        <w:tc>
          <w:tcPr>
            <w:tcW w:w="1620" w:type="dxa"/>
          </w:tcPr>
          <w:p w:rsidR="00332E7C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География</w:t>
            </w:r>
          </w:p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Буга Максим</w:t>
            </w:r>
          </w:p>
        </w:tc>
        <w:tc>
          <w:tcPr>
            <w:tcW w:w="828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6б</w:t>
            </w:r>
          </w:p>
        </w:tc>
        <w:tc>
          <w:tcPr>
            <w:tcW w:w="2544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Мандросова К.И.</w:t>
            </w:r>
          </w:p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638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05C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согласованно</w:t>
            </w:r>
          </w:p>
        </w:tc>
        <w:tc>
          <w:tcPr>
            <w:tcW w:w="1603" w:type="dxa"/>
          </w:tcPr>
          <w:p w:rsidR="00332E7C" w:rsidRPr="00B05CED" w:rsidRDefault="00332E7C" w:rsidP="002756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</w:tbl>
    <w:p w:rsidR="00332E7C" w:rsidRDefault="00332E7C" w:rsidP="00B05CED">
      <w:pPr>
        <w:widowControl w:val="0"/>
        <w:autoSpaceDE w:val="0"/>
        <w:autoSpaceDN w:val="0"/>
        <w:adjustRightInd w:val="0"/>
        <w:spacing w:line="244" w:lineRule="exact"/>
        <w:ind w:left="287" w:right="22"/>
        <w:rPr>
          <w:color w:val="000080"/>
          <w:spacing w:val="-15"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Default="00332E7C" w:rsidP="00B05CED">
      <w:pPr>
        <w:jc w:val="center"/>
        <w:rPr>
          <w:b/>
          <w:bCs/>
        </w:rPr>
      </w:pPr>
    </w:p>
    <w:p w:rsidR="00332E7C" w:rsidRPr="00B05CED" w:rsidRDefault="00332E7C" w:rsidP="00B05C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5CED">
        <w:rPr>
          <w:rFonts w:ascii="Times New Roman" w:hAnsi="Times New Roman" w:cs="Times New Roman"/>
          <w:b/>
          <w:bCs/>
          <w:sz w:val="24"/>
          <w:szCs w:val="24"/>
        </w:rPr>
        <w:t>Раздел 10. Лист корректировки.</w:t>
      </w:r>
    </w:p>
    <w:p w:rsidR="00332E7C" w:rsidRDefault="00332E7C" w:rsidP="00B05CED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1"/>
        <w:gridCol w:w="2136"/>
        <w:gridCol w:w="1730"/>
        <w:gridCol w:w="1731"/>
        <w:gridCol w:w="3237"/>
      </w:tblGrid>
      <w:tr w:rsidR="00332E7C" w:rsidRPr="008501CE">
        <w:tc>
          <w:tcPr>
            <w:tcW w:w="914" w:type="dxa"/>
            <w:vMerge w:val="restart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52" w:type="dxa"/>
            <w:vMerge w:val="restart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3493" w:type="dxa"/>
            <w:gridSpan w:val="2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294" w:type="dxa"/>
            <w:vMerge w:val="restart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Корректировка КТП</w:t>
            </w:r>
          </w:p>
        </w:tc>
      </w:tr>
      <w:tr w:rsidR="00332E7C" w:rsidRPr="008501CE">
        <w:tc>
          <w:tcPr>
            <w:tcW w:w="914" w:type="dxa"/>
            <w:vMerge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  <w:vMerge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747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  <w:r w:rsidRPr="008501CE">
              <w:rPr>
                <w:rFonts w:ascii="Times New Roman" w:hAnsi="Times New Roman" w:cs="Times New Roman"/>
              </w:rPr>
              <w:t>По рабочей программе</w:t>
            </w:r>
          </w:p>
        </w:tc>
        <w:tc>
          <w:tcPr>
            <w:tcW w:w="3294" w:type="dxa"/>
            <w:vMerge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Pr="008501C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Pr="00827C1E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2E7C" w:rsidRPr="008501CE">
        <w:tc>
          <w:tcPr>
            <w:tcW w:w="91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332E7C" w:rsidRDefault="00332E7C" w:rsidP="0027562A">
            <w:pPr>
              <w:pStyle w:val="PlainText"/>
              <w:suppressLineNumbers/>
              <w:tabs>
                <w:tab w:val="left" w:pos="41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2E7C" w:rsidRDefault="00332E7C">
      <w:pPr>
        <w:spacing w:after="0"/>
        <w:rPr>
          <w:rFonts w:ascii="Times New Roman" w:hAnsi="Times New Roman" w:cs="Times New Roman"/>
          <w:sz w:val="24"/>
          <w:szCs w:val="24"/>
        </w:rPr>
        <w:sectPr w:rsidR="00332E7C" w:rsidSect="00A818F5">
          <w:headerReference w:type="default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32E7C" w:rsidRPr="00B05CED" w:rsidRDefault="00332E7C" w:rsidP="00260F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</w:t>
      </w:r>
      <w:r w:rsidRPr="00260FF9">
        <w:rPr>
          <w:rFonts w:ascii="Times New Roman" w:hAnsi="Times New Roman" w:cs="Times New Roman"/>
          <w:b/>
          <w:bCs/>
          <w:sz w:val="28"/>
          <w:szCs w:val="28"/>
        </w:rPr>
        <w:t>. Календарно-тематический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2018-2019 учебный год. 6 класс </w:t>
      </w:r>
      <w:r w:rsidRPr="00B05CED">
        <w:rPr>
          <w:rFonts w:ascii="Times New Roman" w:hAnsi="Times New Roman" w:cs="Times New Roman"/>
          <w:sz w:val="24"/>
          <w:szCs w:val="24"/>
        </w:rPr>
        <w:t xml:space="preserve">(Домашнее обучение- </w:t>
      </w:r>
      <w:r>
        <w:rPr>
          <w:rFonts w:ascii="Times New Roman" w:hAnsi="Times New Roman" w:cs="Times New Roman"/>
          <w:sz w:val="24"/>
          <w:szCs w:val="24"/>
        </w:rPr>
        <w:t xml:space="preserve">Суделковский Руслан </w:t>
      </w:r>
      <w:r w:rsidRPr="00B05CE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69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8"/>
        <w:gridCol w:w="4405"/>
        <w:gridCol w:w="1154"/>
        <w:gridCol w:w="1781"/>
        <w:gridCol w:w="2700"/>
        <w:gridCol w:w="3268"/>
        <w:gridCol w:w="1154"/>
        <w:gridCol w:w="1154"/>
      </w:tblGrid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  <w:vMerge w:val="restart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405" w:type="dxa"/>
            <w:vMerge w:val="restart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Содержание ( тема урока)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700" w:type="dxa"/>
            <w:vMerge w:val="restart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(страницы)</w:t>
            </w:r>
          </w:p>
        </w:tc>
        <w:tc>
          <w:tcPr>
            <w:tcW w:w="3268" w:type="dxa"/>
            <w:vMerge w:val="restart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  <w:vMerge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405" w:type="dxa"/>
            <w:vMerge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00" w:type="dxa"/>
            <w:vMerge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268" w:type="dxa"/>
            <w:vMerge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1:Введение. Изучение природы- 2 ч 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Что такое география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Из  истории географических открытий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1:Земля как планета –5 час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Форма, размеры и движение Земли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Система географических координат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ПР№1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626A9A" w:rsidRDefault="00332E7C" w:rsidP="00626A9A">
            <w:pPr>
              <w:spacing w:after="0"/>
              <w:ind w:lef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 №1: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координат различных географических объектов.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Пояса освещенности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Контрольное тестирование №1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№1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2: Способы изображения земной поверхности – 4 часа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Масштаб карты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Виды условных знаков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8C50B2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 №2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8A21BB" w:rsidRDefault="00332E7C" w:rsidP="00626A9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№2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направлений и расстояний по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плану местности</w:t>
            </w:r>
            <w:r w:rsidRPr="00626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E7C" w:rsidRPr="00587399" w:rsidRDefault="00332E7C" w:rsidP="00626A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 №3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587399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</w:t>
            </w:r>
            <w:r w:rsidRPr="00587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№3:</w:t>
            </w:r>
            <w:r w:rsidRPr="00587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 различий гор и равнин по высоте.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3: Литосфера – 6 час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Строение земного шара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Виды горных пород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881D57" w:rsidRDefault="00332E7C" w:rsidP="005835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Выветривание горных пород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Рельеф суши океана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4: Атмосфера – 7 час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Строение атмосферы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Движение воздуха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Вода в атмосфере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Погода. ПР №4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 №4.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розы ветров, диаграмм облачности и осадков по имеющимся данным Выявление причин изменения погоды.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5: Гидросфера – 4 часа</w:t>
            </w:r>
          </w:p>
        </w:tc>
        <w:tc>
          <w:tcPr>
            <w:tcW w:w="1154" w:type="dxa"/>
          </w:tcPr>
          <w:p w:rsidR="00332E7C" w:rsidRPr="00C71961" w:rsidRDefault="00332E7C">
            <w:pPr>
              <w:spacing w:after="0" w:line="240" w:lineRule="auto"/>
            </w:pPr>
          </w:p>
        </w:tc>
        <w:tc>
          <w:tcPr>
            <w:tcW w:w="1154" w:type="dxa"/>
          </w:tcPr>
          <w:p w:rsidR="00332E7C" w:rsidRPr="00C71961" w:rsidRDefault="00332E7C" w:rsidP="00010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Единство гидросферы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Воды суши: реки и озера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D46980" w:rsidRDefault="00332E7C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№5: </w:t>
            </w:r>
            <w:r w:rsidRPr="00D46980">
              <w:rPr>
                <w:rFonts w:ascii="Times New Roman" w:hAnsi="Times New Roman" w:cs="Times New Roman"/>
                <w:sz w:val="24"/>
                <w:szCs w:val="24"/>
              </w:rPr>
              <w:t>Нанесение на контурную карту объектов гидросферы.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Воды суши: подземные воды и природные льды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Биосфера – 2 часа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Биосфера и охрана природы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Почва и географическая оболочка – 3 часа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Почва 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DD0FE5" w:rsidRDefault="00332E7C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№6: </w:t>
            </w:r>
            <w:r w:rsidRPr="00DD0FE5">
              <w:rPr>
                <w:rFonts w:ascii="Times New Roman" w:hAnsi="Times New Roman" w:cs="Times New Roman"/>
                <w:sz w:val="24"/>
                <w:szCs w:val="24"/>
              </w:rPr>
              <w:t>Наблюдение и описание природно-антропогенного</w:t>
            </w:r>
          </w:p>
          <w:p w:rsidR="00332E7C" w:rsidRPr="00C71961" w:rsidRDefault="00332E7C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FE5">
              <w:rPr>
                <w:rFonts w:ascii="Times New Roman" w:hAnsi="Times New Roman" w:cs="Times New Roman"/>
                <w:sz w:val="24"/>
                <w:szCs w:val="24"/>
              </w:rPr>
              <w:t>( природного) комплекса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Природные зоны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DD0FE5" w:rsidRDefault="00332E7C" w:rsidP="00DD0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 №7: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природных зон Земли по географическим картам.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Обобщающее повторение-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7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35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5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Обобщение: Физическая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Итоговое контрольное тестирование.</w:t>
            </w:r>
          </w:p>
        </w:tc>
        <w:tc>
          <w:tcPr>
            <w:tcW w:w="1154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781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§ 1- 33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</w:p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</w:t>
            </w: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2E7C" w:rsidRPr="00C71961">
        <w:trPr>
          <w:gridAfter w:val="2"/>
          <w:wAfter w:w="2308" w:type="dxa"/>
          <w:trHeight w:val="108"/>
        </w:trPr>
        <w:tc>
          <w:tcPr>
            <w:tcW w:w="14666" w:type="dxa"/>
            <w:gridSpan w:val="6"/>
          </w:tcPr>
          <w:p w:rsidR="00332E7C" w:rsidRPr="00C71961" w:rsidRDefault="00332E7C" w:rsidP="0058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>Итого: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196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</w:tbl>
    <w:p w:rsidR="00332E7C" w:rsidRPr="00F314B8" w:rsidRDefault="00332E7C" w:rsidP="00F314B8">
      <w:pPr>
        <w:rPr>
          <w:rFonts w:ascii="Times New Roman" w:hAnsi="Times New Roman" w:cs="Times New Roman"/>
        </w:rPr>
      </w:pPr>
    </w:p>
    <w:sectPr w:rsidR="00332E7C" w:rsidRPr="00F314B8" w:rsidSect="00260FF9">
      <w:pgSz w:w="16838" w:h="11906" w:orient="landscape"/>
      <w:pgMar w:top="113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7C" w:rsidRDefault="00332E7C" w:rsidP="00A818F5">
      <w:pPr>
        <w:spacing w:after="0" w:line="240" w:lineRule="auto"/>
      </w:pPr>
      <w:r>
        <w:separator/>
      </w:r>
    </w:p>
  </w:endnote>
  <w:endnote w:type="continuationSeparator" w:id="0">
    <w:p w:rsidR="00332E7C" w:rsidRDefault="00332E7C" w:rsidP="00A8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7C" w:rsidRDefault="00332E7C">
    <w:pPr>
      <w:pStyle w:val="Footer"/>
      <w:jc w:val="right"/>
    </w:pPr>
    <w:fldSimple w:instr=" PAGE   \* MERGEFORMAT ">
      <w:r>
        <w:rPr>
          <w:noProof/>
        </w:rPr>
        <w:t>14</w:t>
      </w:r>
    </w:fldSimple>
  </w:p>
  <w:p w:rsidR="00332E7C" w:rsidRDefault="00332E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7C" w:rsidRDefault="00332E7C" w:rsidP="00A818F5">
      <w:pPr>
        <w:spacing w:after="0" w:line="240" w:lineRule="auto"/>
      </w:pPr>
      <w:r>
        <w:separator/>
      </w:r>
    </w:p>
  </w:footnote>
  <w:footnote w:type="continuationSeparator" w:id="0">
    <w:p w:rsidR="00332E7C" w:rsidRDefault="00332E7C" w:rsidP="00A81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7C" w:rsidRPr="00A818F5" w:rsidRDefault="00332E7C" w:rsidP="00680DFD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Агаркова Оксана Николаевна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AB7"/>
    <w:multiLevelType w:val="hybridMultilevel"/>
    <w:tmpl w:val="0BD08A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8F2EB8"/>
    <w:multiLevelType w:val="hybridMultilevel"/>
    <w:tmpl w:val="09403826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2" w:hanging="360"/>
      </w:pPr>
      <w:rPr>
        <w:rFonts w:ascii="Wingdings" w:hAnsi="Wingdings" w:cs="Wingdings" w:hint="default"/>
      </w:rPr>
    </w:lvl>
  </w:abstractNum>
  <w:abstractNum w:abstractNumId="2">
    <w:nsid w:val="1B011DFF"/>
    <w:multiLevelType w:val="hybridMultilevel"/>
    <w:tmpl w:val="07A8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1F2E5023"/>
    <w:multiLevelType w:val="hybridMultilevel"/>
    <w:tmpl w:val="EFD68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820C9"/>
    <w:multiLevelType w:val="hybridMultilevel"/>
    <w:tmpl w:val="DFD0DC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3EF1E8F"/>
    <w:multiLevelType w:val="hybridMultilevel"/>
    <w:tmpl w:val="01F22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777704"/>
    <w:multiLevelType w:val="hybridMultilevel"/>
    <w:tmpl w:val="5756E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66400B"/>
    <w:multiLevelType w:val="hybridMultilevel"/>
    <w:tmpl w:val="3198FF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>
    <w:nsid w:val="398B3791"/>
    <w:multiLevelType w:val="hybridMultilevel"/>
    <w:tmpl w:val="C36A31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D9837EA"/>
    <w:multiLevelType w:val="hybridMultilevel"/>
    <w:tmpl w:val="7E32D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3F7D5045"/>
    <w:multiLevelType w:val="hybridMultilevel"/>
    <w:tmpl w:val="6E6EFF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1E70CDF"/>
    <w:multiLevelType w:val="hybridMultilevel"/>
    <w:tmpl w:val="F63614F8"/>
    <w:lvl w:ilvl="0" w:tplc="041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13">
    <w:nsid w:val="44B224CA"/>
    <w:multiLevelType w:val="hybridMultilevel"/>
    <w:tmpl w:val="38DA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14A34"/>
    <w:multiLevelType w:val="hybridMultilevel"/>
    <w:tmpl w:val="31D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F912220"/>
    <w:multiLevelType w:val="hybridMultilevel"/>
    <w:tmpl w:val="7CFEAEAC"/>
    <w:lvl w:ilvl="0" w:tplc="2E862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3B06B2"/>
    <w:multiLevelType w:val="hybridMultilevel"/>
    <w:tmpl w:val="174C3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BC5BE1"/>
    <w:multiLevelType w:val="hybridMultilevel"/>
    <w:tmpl w:val="34CE32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690"/>
        </w:tabs>
        <w:ind w:left="69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95F1211"/>
    <w:multiLevelType w:val="hybridMultilevel"/>
    <w:tmpl w:val="B63469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4"/>
  </w:num>
  <w:num w:numId="5">
    <w:abstractNumId w:val="1"/>
  </w:num>
  <w:num w:numId="6">
    <w:abstractNumId w:val="10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4"/>
  </w:num>
  <w:num w:numId="12">
    <w:abstractNumId w:val="17"/>
  </w:num>
  <w:num w:numId="13">
    <w:abstractNumId w:val="19"/>
  </w:num>
  <w:num w:numId="14">
    <w:abstractNumId w:val="9"/>
  </w:num>
  <w:num w:numId="15">
    <w:abstractNumId w:val="6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  <w:num w:numId="20">
    <w:abstractNumId w:val="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116"/>
    <w:rsid w:val="0000645B"/>
    <w:rsid w:val="0001005B"/>
    <w:rsid w:val="000260EF"/>
    <w:rsid w:val="000A03F2"/>
    <w:rsid w:val="000B1876"/>
    <w:rsid w:val="000F08C5"/>
    <w:rsid w:val="000F5F5E"/>
    <w:rsid w:val="00187D13"/>
    <w:rsid w:val="00190237"/>
    <w:rsid w:val="00190A07"/>
    <w:rsid w:val="001A34CD"/>
    <w:rsid w:val="001C186A"/>
    <w:rsid w:val="001D185E"/>
    <w:rsid w:val="001D37EF"/>
    <w:rsid w:val="001D7C23"/>
    <w:rsid w:val="00210274"/>
    <w:rsid w:val="00260FF9"/>
    <w:rsid w:val="0027562A"/>
    <w:rsid w:val="00280684"/>
    <w:rsid w:val="002845AC"/>
    <w:rsid w:val="0028482B"/>
    <w:rsid w:val="0029433F"/>
    <w:rsid w:val="002C203F"/>
    <w:rsid w:val="00332E7C"/>
    <w:rsid w:val="00362634"/>
    <w:rsid w:val="003B3338"/>
    <w:rsid w:val="003C48D8"/>
    <w:rsid w:val="003C6F4C"/>
    <w:rsid w:val="003F15EF"/>
    <w:rsid w:val="0040416A"/>
    <w:rsid w:val="00410C10"/>
    <w:rsid w:val="004131AE"/>
    <w:rsid w:val="00413585"/>
    <w:rsid w:val="0042596C"/>
    <w:rsid w:val="00427304"/>
    <w:rsid w:val="004448E8"/>
    <w:rsid w:val="0045441C"/>
    <w:rsid w:val="004A17BB"/>
    <w:rsid w:val="004C4D2E"/>
    <w:rsid w:val="004D14E3"/>
    <w:rsid w:val="004D22AE"/>
    <w:rsid w:val="004F61A6"/>
    <w:rsid w:val="00510F62"/>
    <w:rsid w:val="00517DA3"/>
    <w:rsid w:val="00532770"/>
    <w:rsid w:val="00560542"/>
    <w:rsid w:val="00567A28"/>
    <w:rsid w:val="00583549"/>
    <w:rsid w:val="00587399"/>
    <w:rsid w:val="005C2029"/>
    <w:rsid w:val="0062484D"/>
    <w:rsid w:val="00626A9A"/>
    <w:rsid w:val="0063503B"/>
    <w:rsid w:val="0066569A"/>
    <w:rsid w:val="00674A6F"/>
    <w:rsid w:val="00680DFD"/>
    <w:rsid w:val="00691056"/>
    <w:rsid w:val="006A350D"/>
    <w:rsid w:val="006E230B"/>
    <w:rsid w:val="006E7103"/>
    <w:rsid w:val="00744924"/>
    <w:rsid w:val="00747C24"/>
    <w:rsid w:val="007B11B9"/>
    <w:rsid w:val="007C262C"/>
    <w:rsid w:val="00823F05"/>
    <w:rsid w:val="00827C1E"/>
    <w:rsid w:val="008501CE"/>
    <w:rsid w:val="00853AB5"/>
    <w:rsid w:val="008706E9"/>
    <w:rsid w:val="00881102"/>
    <w:rsid w:val="00881D57"/>
    <w:rsid w:val="00890116"/>
    <w:rsid w:val="008A21BB"/>
    <w:rsid w:val="008C50B2"/>
    <w:rsid w:val="008C5187"/>
    <w:rsid w:val="009050FC"/>
    <w:rsid w:val="00953965"/>
    <w:rsid w:val="009908D7"/>
    <w:rsid w:val="009B1441"/>
    <w:rsid w:val="009C6F54"/>
    <w:rsid w:val="009D2A5C"/>
    <w:rsid w:val="009D5F9C"/>
    <w:rsid w:val="009E6F93"/>
    <w:rsid w:val="009F3678"/>
    <w:rsid w:val="00A011F7"/>
    <w:rsid w:val="00A068A4"/>
    <w:rsid w:val="00A132F7"/>
    <w:rsid w:val="00A817E3"/>
    <w:rsid w:val="00A818F5"/>
    <w:rsid w:val="00AA666D"/>
    <w:rsid w:val="00AB281A"/>
    <w:rsid w:val="00AC623E"/>
    <w:rsid w:val="00B05CED"/>
    <w:rsid w:val="00B206F8"/>
    <w:rsid w:val="00B21B0C"/>
    <w:rsid w:val="00B24BDB"/>
    <w:rsid w:val="00B71129"/>
    <w:rsid w:val="00B76CE6"/>
    <w:rsid w:val="00B86A62"/>
    <w:rsid w:val="00BA01AC"/>
    <w:rsid w:val="00BA3E1A"/>
    <w:rsid w:val="00C101AA"/>
    <w:rsid w:val="00C30996"/>
    <w:rsid w:val="00C42A29"/>
    <w:rsid w:val="00C46CE4"/>
    <w:rsid w:val="00C63400"/>
    <w:rsid w:val="00C71321"/>
    <w:rsid w:val="00C71961"/>
    <w:rsid w:val="00C8547C"/>
    <w:rsid w:val="00C8555B"/>
    <w:rsid w:val="00CB2F75"/>
    <w:rsid w:val="00CC31EC"/>
    <w:rsid w:val="00CD70E8"/>
    <w:rsid w:val="00D439E4"/>
    <w:rsid w:val="00D46980"/>
    <w:rsid w:val="00D86E9D"/>
    <w:rsid w:val="00DB01BA"/>
    <w:rsid w:val="00DC3726"/>
    <w:rsid w:val="00DD0FE5"/>
    <w:rsid w:val="00DD507D"/>
    <w:rsid w:val="00DF5AA8"/>
    <w:rsid w:val="00E22D9D"/>
    <w:rsid w:val="00E257CD"/>
    <w:rsid w:val="00E65B37"/>
    <w:rsid w:val="00E67429"/>
    <w:rsid w:val="00E75E0D"/>
    <w:rsid w:val="00E858D7"/>
    <w:rsid w:val="00E90160"/>
    <w:rsid w:val="00EA3ABA"/>
    <w:rsid w:val="00EB3BCD"/>
    <w:rsid w:val="00F05BF1"/>
    <w:rsid w:val="00F16C26"/>
    <w:rsid w:val="00F314B8"/>
    <w:rsid w:val="00F4081F"/>
    <w:rsid w:val="00F62991"/>
    <w:rsid w:val="00F70B26"/>
    <w:rsid w:val="00F80761"/>
    <w:rsid w:val="00F91175"/>
    <w:rsid w:val="00FC1A84"/>
    <w:rsid w:val="00FF020A"/>
    <w:rsid w:val="00FF19E7"/>
    <w:rsid w:val="00FF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2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F9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6A6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5F9C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6A62"/>
    <w:rPr>
      <w:rFonts w:ascii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C5187"/>
    <w:pPr>
      <w:spacing w:before="40" w:after="0" w:line="240" w:lineRule="auto"/>
      <w:ind w:right="-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5187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C518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5187"/>
    <w:rPr>
      <w:rFonts w:ascii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747C2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845AC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4273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7304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18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A8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18F5"/>
    <w:rPr>
      <w:sz w:val="22"/>
      <w:szCs w:val="22"/>
      <w:lang w:eastAsia="en-US"/>
    </w:rPr>
  </w:style>
  <w:style w:type="paragraph" w:customStyle="1" w:styleId="a">
    <w:name w:val="Без интервала"/>
    <w:uiPriority w:val="99"/>
    <w:rsid w:val="00E65B37"/>
    <w:rPr>
      <w:rFonts w:cs="Calibri"/>
    </w:rPr>
  </w:style>
  <w:style w:type="character" w:customStyle="1" w:styleId="apple-converted-space">
    <w:name w:val="apple-converted-space"/>
    <w:basedOn w:val="DefaultParagraphFont"/>
    <w:uiPriority w:val="99"/>
    <w:rsid w:val="004448E8"/>
  </w:style>
  <w:style w:type="paragraph" w:styleId="NoSpacing">
    <w:name w:val="No Spacing"/>
    <w:uiPriority w:val="99"/>
    <w:qFormat/>
    <w:rsid w:val="004448E8"/>
    <w:rPr>
      <w:rFonts w:eastAsia="Times New Roman" w:cs="Calibri"/>
    </w:rPr>
  </w:style>
  <w:style w:type="paragraph" w:customStyle="1" w:styleId="c27">
    <w:name w:val="c27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F05BF1"/>
  </w:style>
  <w:style w:type="paragraph" w:customStyle="1" w:styleId="c4">
    <w:name w:val="c4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Normal"/>
    <w:uiPriority w:val="99"/>
    <w:rsid w:val="00F0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PlainText">
    <w:name w:val="Plain Text"/>
    <w:aliases w:val="Текст Знак,Plain Text Char Знак,Текст Знак Знак,Plain Text Char Знак Знак"/>
    <w:basedOn w:val="Normal"/>
    <w:link w:val="PlainTextChar1"/>
    <w:uiPriority w:val="99"/>
    <w:semiHidden/>
    <w:rsid w:val="00B05CED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PlainTextChar">
    <w:name w:val="Plain Text Char"/>
    <w:aliases w:val="Текст Знак Char,Plain Text Char Знак Char,Текст Знак Знак Char,Plain Text Char Знак Знак Char"/>
    <w:basedOn w:val="DefaultParagraphFont"/>
    <w:link w:val="PlainText"/>
    <w:uiPriority w:val="99"/>
    <w:semiHidden/>
    <w:locked/>
    <w:rsid w:val="00280684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1">
    <w:name w:val="Plain Text Char1"/>
    <w:aliases w:val="Текст Знак Char1,Plain Text Char Знак Char1,Текст Знак Знак Char1,Plain Text Char Знак Знак Char1"/>
    <w:link w:val="PlainText"/>
    <w:uiPriority w:val="99"/>
    <w:semiHidden/>
    <w:locked/>
    <w:rsid w:val="00B05CED"/>
    <w:rPr>
      <w:rFonts w:ascii="Courier New" w:hAnsi="Courier New" w:cs="Courier New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3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15</Pages>
  <Words>3525</Words>
  <Characters>20099</Characters>
  <Application>Microsoft Office Outlook</Application>
  <DocSecurity>0</DocSecurity>
  <Lines>0</Lines>
  <Paragraphs>0</Paragraphs>
  <ScaleCrop>false</ScaleCrop>
  <Company>DOX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Iraida</dc:creator>
  <cp:keywords/>
  <dc:description/>
  <cp:lastModifiedBy>Пользователь Windows</cp:lastModifiedBy>
  <cp:revision>21</cp:revision>
  <cp:lastPrinted>2018-10-29T22:33:00Z</cp:lastPrinted>
  <dcterms:created xsi:type="dcterms:W3CDTF">2018-09-16T22:35:00Z</dcterms:created>
  <dcterms:modified xsi:type="dcterms:W3CDTF">2018-11-04T21:11:00Z</dcterms:modified>
</cp:coreProperties>
</file>